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D9" w:rsidRPr="00C82E08" w:rsidRDefault="00BC32D9" w:rsidP="00393C0A">
      <w:pPr>
        <w:ind w:left="180" w:hanging="180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12</w:t>
      </w:r>
      <w:r w:rsidRPr="00C82E08">
        <w:rPr>
          <w:b/>
          <w:sz w:val="28"/>
          <w:szCs w:val="28"/>
          <w:lang w:val="kk-KZ"/>
        </w:rPr>
        <w:t xml:space="preserve">. </w:t>
      </w:r>
      <w:r w:rsidRPr="00C66274">
        <w:rPr>
          <w:b/>
          <w:sz w:val="28"/>
          <w:szCs w:val="28"/>
          <w:lang w:val="kk-KZ"/>
        </w:rPr>
        <w:t>Материалдық ресурстарды пайдалануды талдауын танып білу</w:t>
      </w:r>
      <w:r w:rsidRPr="00C82E08">
        <w:rPr>
          <w:sz w:val="28"/>
          <w:szCs w:val="28"/>
          <w:lang w:val="kk-KZ"/>
        </w:rPr>
        <w:t>.</w:t>
      </w:r>
    </w:p>
    <w:p w:rsidR="00BC32D9" w:rsidRPr="00C82E08" w:rsidRDefault="00BC32D9" w:rsidP="00393C0A">
      <w:pPr>
        <w:ind w:left="180" w:hanging="180"/>
        <w:jc w:val="center"/>
        <w:rPr>
          <w:b/>
          <w:sz w:val="28"/>
          <w:szCs w:val="28"/>
          <w:lang w:val="kk-KZ"/>
        </w:rPr>
      </w:pPr>
    </w:p>
    <w:p w:rsidR="00BC32D9" w:rsidRPr="00C82E08" w:rsidRDefault="00BC32D9" w:rsidP="00393C0A">
      <w:pPr>
        <w:ind w:left="180" w:hanging="180"/>
        <w:jc w:val="both"/>
        <w:rPr>
          <w:sz w:val="28"/>
          <w:szCs w:val="28"/>
          <w:lang w:val="kk-KZ"/>
        </w:rPr>
      </w:pPr>
      <w:r w:rsidRPr="00C82E08">
        <w:rPr>
          <w:b/>
          <w:sz w:val="28"/>
          <w:szCs w:val="28"/>
          <w:lang w:val="kk-KZ"/>
        </w:rPr>
        <w:t xml:space="preserve">Мақсаты: </w:t>
      </w:r>
      <w:r w:rsidRPr="00C82E08">
        <w:rPr>
          <w:sz w:val="28"/>
          <w:szCs w:val="28"/>
          <w:lang w:val="kk-KZ"/>
        </w:rPr>
        <w:t>Негізгі құралдарды талдау. Материалдық ресурстарды пайдалануды талдауын танып білу.</w:t>
      </w:r>
    </w:p>
    <w:p w:rsidR="00BC32D9" w:rsidRPr="00C82E08" w:rsidRDefault="00BC32D9" w:rsidP="00393C0A">
      <w:pPr>
        <w:ind w:left="180" w:hanging="180"/>
        <w:jc w:val="both"/>
        <w:rPr>
          <w:sz w:val="28"/>
          <w:szCs w:val="28"/>
          <w:lang w:val="kk-KZ"/>
        </w:rPr>
      </w:pPr>
    </w:p>
    <w:p w:rsidR="00BC32D9" w:rsidRPr="00C82E08" w:rsidRDefault="00BC32D9" w:rsidP="00393C0A">
      <w:pPr>
        <w:ind w:left="180" w:hanging="180"/>
        <w:jc w:val="both"/>
        <w:rPr>
          <w:sz w:val="28"/>
          <w:szCs w:val="28"/>
          <w:lang w:val="kk-KZ"/>
        </w:rPr>
      </w:pPr>
      <w:r w:rsidRPr="00C82E08">
        <w:rPr>
          <w:sz w:val="28"/>
          <w:szCs w:val="28"/>
          <w:lang w:val="kk-KZ"/>
        </w:rPr>
        <w:t>1 Ұйымның нарықтық белсенділігін сипаттайтын негізгі көрсеткіштер.</w:t>
      </w:r>
    </w:p>
    <w:p w:rsidR="00BC32D9" w:rsidRPr="00C82E08" w:rsidRDefault="00BC32D9" w:rsidP="00393C0A">
      <w:pPr>
        <w:ind w:left="180" w:hanging="180"/>
        <w:jc w:val="both"/>
        <w:rPr>
          <w:sz w:val="28"/>
          <w:szCs w:val="28"/>
          <w:lang w:val="kk-KZ"/>
        </w:rPr>
      </w:pPr>
    </w:p>
    <w:p w:rsidR="00BC32D9" w:rsidRDefault="00BC32D9" w:rsidP="00393C0A">
      <w:pPr>
        <w:ind w:left="180" w:hanging="18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К</w:t>
      </w:r>
      <w:r w:rsidRPr="00C82E08">
        <w:rPr>
          <w:sz w:val="28"/>
          <w:szCs w:val="28"/>
          <w:lang w:val="kk-KZ"/>
        </w:rPr>
        <w:t>ә</w:t>
      </w:r>
      <w:r>
        <w:rPr>
          <w:sz w:val="28"/>
          <w:szCs w:val="28"/>
          <w:lang w:val="kk-KZ"/>
        </w:rPr>
        <w:t>сіпорынның нарықтық белсенділігін сипаттайтын ннгізгі көрсеткіштер</w:t>
      </w:r>
    </w:p>
    <w:p w:rsidR="00BC32D9" w:rsidRDefault="00BC32D9" w:rsidP="00393C0A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акцияға табыс;</w:t>
      </w:r>
    </w:p>
    <w:p w:rsidR="00BC32D9" w:rsidRDefault="00BC32D9" w:rsidP="00393C0A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акция бағалығы;</w:t>
      </w:r>
    </w:p>
    <w:p w:rsidR="00BC32D9" w:rsidRDefault="00BC32D9" w:rsidP="00393C0A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акцияның котировка коэффициенті;</w:t>
      </w:r>
    </w:p>
    <w:p w:rsidR="00BC32D9" w:rsidRDefault="00BC32D9" w:rsidP="00393C0A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акцияға табыстылығы;</w:t>
      </w:r>
    </w:p>
    <w:p w:rsidR="00BC32D9" w:rsidRDefault="00BC32D9" w:rsidP="00393C0A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дивиденд төлеу коэффициенті (төлеген дивиденд үлесі, дифидендтік шығу);</w:t>
      </w:r>
    </w:p>
    <w:p w:rsidR="00BC32D9" w:rsidRDefault="00BC32D9" w:rsidP="00393C0A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тұрақты өсім коэффициенті;</w:t>
      </w:r>
    </w:p>
    <w:p w:rsidR="00BC32D9" w:rsidRDefault="00BC32D9" w:rsidP="00393C0A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капаитализация коэффициенті.</w:t>
      </w:r>
    </w:p>
    <w:p w:rsidR="00BC32D9" w:rsidRDefault="00BC32D9" w:rsidP="00393C0A">
      <w:pPr>
        <w:rPr>
          <w:lang w:val="kk-KZ"/>
        </w:rPr>
      </w:pPr>
    </w:p>
    <w:p w:rsidR="00BC32D9" w:rsidRDefault="00BC32D9" w:rsidP="00393C0A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ұсыныстар:</w:t>
      </w:r>
    </w:p>
    <w:p w:rsidR="00BC32D9" w:rsidRDefault="00BC32D9" w:rsidP="00393C0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BC32D9" w:rsidRDefault="00BC32D9" w:rsidP="00393C0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BC32D9" w:rsidRDefault="00BC32D9" w:rsidP="00393C0A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BC32D9" w:rsidRDefault="00BC32D9" w:rsidP="00393C0A">
      <w:pPr>
        <w:pStyle w:val="BodyTextIndent"/>
        <w:rPr>
          <w:lang w:val="kk-KZ"/>
        </w:rPr>
      </w:pPr>
    </w:p>
    <w:p w:rsidR="00BC32D9" w:rsidRDefault="00BC32D9" w:rsidP="00393C0A">
      <w:pPr>
        <w:pStyle w:val="BodyTextIndent"/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BC32D9" w:rsidRPr="00645CA3" w:rsidRDefault="00BC32D9" w:rsidP="00393C0A">
      <w:pPr>
        <w:numPr>
          <w:ilvl w:val="0"/>
          <w:numId w:val="5"/>
        </w:numPr>
        <w:tabs>
          <w:tab w:val="left" w:pos="1485"/>
        </w:tabs>
        <w:jc w:val="both"/>
        <w:rPr>
          <w:color w:val="000000"/>
          <w:sz w:val="28"/>
          <w:szCs w:val="28"/>
          <w:lang w:val="kk-KZ"/>
        </w:rPr>
      </w:pPr>
      <w:r w:rsidRPr="00645CA3">
        <w:rPr>
          <w:color w:val="000000"/>
          <w:sz w:val="28"/>
          <w:szCs w:val="28"/>
          <w:lang w:val="kk-KZ"/>
        </w:rPr>
        <w:t>Ұйымның нарықтық белсенділігін сипаттайтын негізгі көрсеткіштерді атаңыз.</w:t>
      </w:r>
    </w:p>
    <w:p w:rsidR="00BC32D9" w:rsidRDefault="00BC32D9" w:rsidP="00393C0A">
      <w:pPr>
        <w:numPr>
          <w:ilvl w:val="0"/>
          <w:numId w:val="5"/>
        </w:numPr>
        <w:tabs>
          <w:tab w:val="left" w:pos="148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Қаржылық ливеридж мәнін ашыңыз</w:t>
      </w:r>
    </w:p>
    <w:p w:rsidR="00BC32D9" w:rsidRDefault="00BC32D9" w:rsidP="00393C0A"/>
    <w:p w:rsidR="00BC32D9" w:rsidRPr="00645CA3" w:rsidRDefault="00BC32D9" w:rsidP="00393C0A">
      <w:pPr>
        <w:rPr>
          <w:lang w:val="kk-KZ"/>
        </w:rPr>
      </w:pPr>
    </w:p>
    <w:p w:rsidR="00BC32D9" w:rsidRPr="000C371D" w:rsidRDefault="00BC32D9" w:rsidP="000C371D">
      <w:pPr>
        <w:rPr>
          <w:lang w:val="kk-KZ"/>
        </w:rPr>
      </w:pPr>
    </w:p>
    <w:sectPr w:rsidR="00BC32D9" w:rsidRPr="000C371D" w:rsidSect="001A5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D6BD6"/>
    <w:multiLevelType w:val="hybridMultilevel"/>
    <w:tmpl w:val="48542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302353"/>
    <w:multiLevelType w:val="hybridMultilevel"/>
    <w:tmpl w:val="3E36EC10"/>
    <w:lvl w:ilvl="0" w:tplc="226CCD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F84E72"/>
    <w:multiLevelType w:val="hybridMultilevel"/>
    <w:tmpl w:val="3BBAAF42"/>
    <w:lvl w:ilvl="0" w:tplc="04268B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5EB05792"/>
    <w:multiLevelType w:val="hybridMultilevel"/>
    <w:tmpl w:val="EF5E6A4E"/>
    <w:lvl w:ilvl="0" w:tplc="607611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CBBC8A5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5937FD6"/>
    <w:multiLevelType w:val="hybridMultilevel"/>
    <w:tmpl w:val="B00EBD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1D8"/>
    <w:rsid w:val="000C371D"/>
    <w:rsid w:val="001A5D14"/>
    <w:rsid w:val="0037037B"/>
    <w:rsid w:val="00393C0A"/>
    <w:rsid w:val="00645CA3"/>
    <w:rsid w:val="00697A96"/>
    <w:rsid w:val="006F71D8"/>
    <w:rsid w:val="00806B15"/>
    <w:rsid w:val="00BC32D9"/>
    <w:rsid w:val="00C66274"/>
    <w:rsid w:val="00C82E08"/>
    <w:rsid w:val="00F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B1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806B15"/>
    <w:pPr>
      <w:ind w:firstLine="54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06B15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187</Words>
  <Characters>1069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4</cp:revision>
  <dcterms:created xsi:type="dcterms:W3CDTF">2013-10-21T05:21:00Z</dcterms:created>
  <dcterms:modified xsi:type="dcterms:W3CDTF">2015-09-23T07:58:00Z</dcterms:modified>
</cp:coreProperties>
</file>